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1BC8" w14:textId="7CE0C404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02129C">
        <w:rPr>
          <w:b/>
          <w:i/>
          <w:noProof/>
          <w:sz w:val="28"/>
        </w:rPr>
        <w:t>0114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5F9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55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129C">
              <w:rPr>
                <w:b/>
                <w:noProof/>
                <w:sz w:val="28"/>
              </w:rPr>
              <w:t>1269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255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5F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5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5F9D"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543BF" w:rsidR="00F25D98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E1A40" w:rsidR="001E41F3" w:rsidRDefault="00AC3136" w:rsidP="00744587">
            <w:pPr>
              <w:pStyle w:val="CRCoverPage"/>
              <w:spacing w:after="0"/>
              <w:ind w:left="100"/>
              <w:rPr>
                <w:noProof/>
              </w:rPr>
            </w:pPr>
            <w:r w:rsidRPr="00AC3136">
              <w:t>CR for AF Authorization for accessing network slice quota-usage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006A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7DF37" w:rsidR="0004006A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40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006A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4006A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00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006A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04006A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eNS2_SEC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006A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006A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5E23" w:rsidR="0004006A" w:rsidRPr="00435F9D" w:rsidRDefault="0004006A" w:rsidP="000400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2022-02-</w:t>
            </w:r>
            <w:r>
              <w:rPr>
                <w:lang w:val="en-US"/>
              </w:rPr>
              <w:t>06</w:t>
            </w:r>
          </w:p>
        </w:tc>
      </w:tr>
      <w:tr w:rsidR="000400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006A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04006A" w:rsidRDefault="0004006A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006A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006A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4E9B3" w:rsidR="0004006A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400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006A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006A" w:rsidRDefault="0004006A" w:rsidP="00040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4006A" w:rsidRPr="007C2097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14:paraId="7FBEB8E7" w14:textId="77777777" w:rsidTr="00547111">
        <w:tc>
          <w:tcPr>
            <w:tcW w:w="1843" w:type="dxa"/>
          </w:tcPr>
          <w:p w14:paraId="44A3A604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D545F" w:rsidR="0004006A" w:rsidRDefault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 </w:t>
            </w:r>
            <w:r w:rsidR="0005788D">
              <w:rPr>
                <w:noProof/>
              </w:rPr>
              <w:t xml:space="preserve">to </w:t>
            </w:r>
            <w:r w:rsidR="002B5A64">
              <w:rPr>
                <w:noProof/>
              </w:rPr>
              <w:t xml:space="preserve">add in </w:t>
            </w:r>
            <w:r w:rsidR="00744587" w:rsidRPr="005B5469">
              <w:t xml:space="preserve">AF Authorization </w:t>
            </w:r>
            <w:r w:rsidR="00744587">
              <w:rPr>
                <w:noProof/>
              </w:rPr>
              <w:t xml:space="preserve">procedures </w:t>
            </w:r>
            <w:r w:rsidR="00744587">
              <w:t xml:space="preserve">for </w:t>
            </w:r>
            <w:r w:rsidR="00744587" w:rsidRPr="00363057">
              <w:rPr>
                <w:noProof/>
              </w:rPr>
              <w:t>network slice quota-usage notification</w:t>
            </w:r>
            <w:r w:rsidR="00744587">
              <w:rPr>
                <w:noProof/>
              </w:rPr>
              <w:t xml:space="preserve">/information retrival services </w:t>
            </w:r>
            <w:r w:rsidR="00363057">
              <w:rPr>
                <w:noProof/>
              </w:rPr>
              <w:t xml:space="preserve">to </w:t>
            </w:r>
            <w:r w:rsidR="00744587">
              <w:rPr>
                <w:noProof/>
              </w:rPr>
              <w:t>prevent information leakage to third parties</w:t>
            </w:r>
            <w:r w:rsidR="00363057">
              <w:rPr>
                <w:noProof/>
              </w:rPr>
              <w:t xml:space="preserve">. </w:t>
            </w:r>
          </w:p>
        </w:tc>
      </w:tr>
      <w:tr w:rsidR="00040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B08C14F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00CCE" w14:textId="1F40DC1D" w:rsidR="0004006A" w:rsidRPr="00660FD7" w:rsidRDefault="0004006A" w:rsidP="00363057">
            <w:pPr>
              <w:pStyle w:val="CRCoverPage"/>
              <w:spacing w:after="0"/>
              <w:ind w:left="100"/>
              <w:rPr>
                <w:noProof/>
              </w:rPr>
            </w:pPr>
            <w:r w:rsidRPr="00660FD7">
              <w:rPr>
                <w:noProof/>
              </w:rPr>
              <w:t>Add</w:t>
            </w:r>
            <w:r w:rsidR="007432A5" w:rsidRPr="00660FD7">
              <w:rPr>
                <w:noProof/>
              </w:rPr>
              <w:t>ed</w:t>
            </w:r>
            <w:r w:rsidRPr="00660FD7">
              <w:rPr>
                <w:noProof/>
              </w:rPr>
              <w:t xml:space="preserve"> a </w:t>
            </w:r>
            <w:r w:rsidR="00363057" w:rsidRPr="00660FD7">
              <w:rPr>
                <w:noProof/>
              </w:rPr>
              <w:t xml:space="preserve">new clause to include </w:t>
            </w:r>
            <w:r w:rsidR="007432A5" w:rsidRPr="00660FD7">
              <w:rPr>
                <w:noProof/>
              </w:rPr>
              <w:t xml:space="preserve">authorization procedures for a third party AF to subscribe/unsubscribe to network slice quota-usage notification services and to retrieve network slice status. Specifically, added the following two subclauses: </w:t>
            </w:r>
          </w:p>
          <w:p w14:paraId="205EEFFB" w14:textId="1A1F2A3D" w:rsidR="00660FD7" w:rsidRPr="0002129C" w:rsidRDefault="00660FD7" w:rsidP="0002129C">
            <w:pPr>
              <w:pStyle w:val="Heading2"/>
              <w:spacing w:before="0" w:after="0"/>
              <w:ind w:left="737" w:hanging="737"/>
              <w:rPr>
                <w:sz w:val="20"/>
              </w:rPr>
            </w:pPr>
            <w:r w:rsidRPr="0002129C">
              <w:rPr>
                <w:sz w:val="20"/>
              </w:rPr>
              <w:t>16.6</w:t>
            </w:r>
            <w:r>
              <w:rPr>
                <w:sz w:val="20"/>
              </w:rPr>
              <w:t xml:space="preserve">      </w:t>
            </w:r>
            <w:r w:rsidRPr="0002129C">
              <w:rPr>
                <w:sz w:val="20"/>
              </w:rPr>
              <w:t xml:space="preserve">AF Authorization for network slice quota-usage </w:t>
            </w:r>
            <w:r>
              <w:rPr>
                <w:sz w:val="20"/>
              </w:rPr>
              <w:t xml:space="preserve">information </w:t>
            </w:r>
            <w:r w:rsidRPr="0002129C">
              <w:rPr>
                <w:sz w:val="20"/>
              </w:rPr>
              <w:t>notification/retrieval</w:t>
            </w:r>
          </w:p>
          <w:p w14:paraId="75294500" w14:textId="77777777" w:rsidR="00660FD7" w:rsidRPr="0002129C" w:rsidRDefault="00660FD7" w:rsidP="0002129C">
            <w:pPr>
              <w:pStyle w:val="Heading3"/>
              <w:spacing w:before="0" w:after="0"/>
              <w:ind w:left="737" w:hanging="737"/>
              <w:rPr>
                <w:sz w:val="20"/>
              </w:rPr>
            </w:pPr>
            <w:r w:rsidRPr="0002129C">
              <w:rPr>
                <w:sz w:val="20"/>
              </w:rPr>
              <w:t>16.6.1</w:t>
            </w:r>
            <w:r w:rsidRPr="0002129C">
              <w:rPr>
                <w:sz w:val="20"/>
              </w:rPr>
              <w:tab/>
              <w:t>Introduction</w:t>
            </w:r>
          </w:p>
          <w:p w14:paraId="1CE4EF94" w14:textId="77777777" w:rsidR="00660FD7" w:rsidRPr="00660FD7" w:rsidRDefault="00660FD7" w:rsidP="0002129C">
            <w:pPr>
              <w:pStyle w:val="Heading3"/>
              <w:spacing w:before="0" w:after="0"/>
              <w:ind w:left="737" w:hanging="737"/>
            </w:pPr>
            <w:r w:rsidRPr="00660FD7">
              <w:rPr>
                <w:sz w:val="20"/>
              </w:rPr>
              <w:t>16.6.2</w:t>
            </w:r>
            <w:r w:rsidRPr="00660FD7">
              <w:rPr>
                <w:sz w:val="20"/>
              </w:rPr>
              <w:tab/>
              <w:t>General</w:t>
            </w:r>
          </w:p>
          <w:p w14:paraId="3754E902" w14:textId="77777777" w:rsidR="00660FD7" w:rsidRPr="00660FD7" w:rsidRDefault="00E22142" w:rsidP="0002129C">
            <w:pPr>
              <w:pStyle w:val="Heading3"/>
              <w:spacing w:before="0" w:after="0"/>
              <w:ind w:left="737" w:hanging="737"/>
            </w:pPr>
            <w:r w:rsidRPr="00660FD7">
              <w:rPr>
                <w:noProof/>
                <w:sz w:val="20"/>
              </w:rPr>
              <w:t>16.6.</w:t>
            </w:r>
            <w:r w:rsidR="00744587" w:rsidRPr="00660FD7">
              <w:rPr>
                <w:noProof/>
                <w:sz w:val="20"/>
              </w:rPr>
              <w:t>3</w:t>
            </w:r>
            <w:r w:rsidR="007432A5" w:rsidRPr="00660FD7">
              <w:rPr>
                <w:noProof/>
                <w:sz w:val="20"/>
              </w:rPr>
              <w:tab/>
            </w:r>
            <w:r w:rsidR="00744587" w:rsidRPr="00660FD7">
              <w:rPr>
                <w:sz w:val="20"/>
              </w:rPr>
              <w:t xml:space="preserve">Subscription/unsubscription procedure of NSACF notification service </w:t>
            </w:r>
          </w:p>
          <w:p w14:paraId="31C656EC" w14:textId="4F7BC1D3" w:rsidR="007432A5" w:rsidRPr="0002129C" w:rsidRDefault="00E22142" w:rsidP="0002129C">
            <w:pPr>
              <w:pStyle w:val="Heading3"/>
              <w:spacing w:before="0" w:after="0"/>
              <w:ind w:left="737" w:hanging="737"/>
            </w:pPr>
            <w:r w:rsidRPr="00660FD7">
              <w:rPr>
                <w:noProof/>
                <w:sz w:val="20"/>
              </w:rPr>
              <w:t>16.6.</w:t>
            </w:r>
            <w:r w:rsidR="00744587" w:rsidRPr="00660FD7">
              <w:rPr>
                <w:noProof/>
                <w:sz w:val="20"/>
              </w:rPr>
              <w:t>4</w:t>
            </w:r>
            <w:r w:rsidR="007432A5" w:rsidRPr="00660FD7">
              <w:rPr>
                <w:noProof/>
                <w:sz w:val="20"/>
              </w:rPr>
              <w:tab/>
            </w:r>
            <w:r w:rsidR="00744587" w:rsidRPr="00660FD7">
              <w:rPr>
                <w:sz w:val="20"/>
              </w:rPr>
              <w:t>Procedure for</w:t>
            </w:r>
            <w:r w:rsidR="00744587" w:rsidRPr="00660FD7" w:rsidDel="0004079D">
              <w:rPr>
                <w:sz w:val="20"/>
              </w:rPr>
              <w:t xml:space="preserve"> </w:t>
            </w:r>
            <w:r w:rsidR="00744587" w:rsidRPr="00660FD7">
              <w:rPr>
                <w:sz w:val="20"/>
              </w:rPr>
              <w:t>network slice status retrieval by AF</w:t>
            </w:r>
          </w:p>
        </w:tc>
      </w:tr>
      <w:tr w:rsidR="00040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BF831" w:rsidR="0004006A" w:rsidRDefault="0004006A" w:rsidP="0002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363057" w:rsidRPr="00363057">
              <w:rPr>
                <w:noProof/>
              </w:rPr>
              <w:t>network slice quota-usage notification</w:t>
            </w:r>
            <w:r w:rsidR="00363057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would </w:t>
            </w:r>
            <w:r w:rsidR="00363057">
              <w:rPr>
                <w:noProof/>
              </w:rPr>
              <w:t xml:space="preserve">not meet security requirements. </w:t>
            </w:r>
          </w:p>
        </w:tc>
      </w:tr>
      <w:tr w:rsidR="0004006A" w14:paraId="034AF533" w14:textId="77777777" w:rsidTr="00547111">
        <w:tc>
          <w:tcPr>
            <w:tcW w:w="2694" w:type="dxa"/>
            <w:gridSpan w:val="2"/>
          </w:tcPr>
          <w:p w14:paraId="39D9EB5B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FFE81" w:rsidR="0004006A" w:rsidRDefault="00652D65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3381F">
              <w:rPr>
                <w:noProof/>
              </w:rPr>
              <w:t>6</w:t>
            </w:r>
          </w:p>
        </w:tc>
      </w:tr>
      <w:tr w:rsidR="00040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006A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006A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006A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2D6CFC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006A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006A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BAF5EF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006A" w:rsidRDefault="0004006A" w:rsidP="00040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006A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9AB5E" w:rsidR="0004006A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006A" w:rsidRDefault="0004006A" w:rsidP="00040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006A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006A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006A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006A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006A" w:rsidRPr="008863B9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006A" w:rsidRPr="008863B9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006A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006A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93F88" w14:textId="3F374C89"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 w:rsidR="00B54EE3" w:rsidRPr="006F7C23">
        <w:rPr>
          <w:noProof/>
          <w:sz w:val="24"/>
          <w:szCs w:val="24"/>
          <w:highlight w:val="red"/>
        </w:rPr>
        <w:t>(All text are new)</w:t>
      </w:r>
      <w:r w:rsidR="00B54EE3" w:rsidRPr="006F7C2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************************</w:t>
      </w:r>
    </w:p>
    <w:p w14:paraId="2714B50C" w14:textId="0FD11557" w:rsidR="00464510" w:rsidRDefault="00464510" w:rsidP="00464510">
      <w:pPr>
        <w:pStyle w:val="Heading2"/>
      </w:pPr>
      <w:bookmarkStart w:id="1" w:name="_Toc45028885"/>
      <w:bookmarkStart w:id="2" w:name="_Toc45274550"/>
      <w:bookmarkStart w:id="3" w:name="_Toc45275137"/>
      <w:bookmarkStart w:id="4" w:name="_Toc51168395"/>
      <w:bookmarkStart w:id="5" w:name="_Toc92816502"/>
      <w:r>
        <w:t>16</w:t>
      </w:r>
      <w:r w:rsidRPr="005D19BC">
        <w:t>.</w:t>
      </w:r>
      <w:r w:rsidR="0002129C">
        <w:t>X</w:t>
      </w:r>
      <w:r w:rsidRPr="005D19BC">
        <w:tab/>
      </w:r>
      <w:bookmarkEnd w:id="1"/>
      <w:bookmarkEnd w:id="2"/>
      <w:bookmarkEnd w:id="3"/>
      <w:bookmarkEnd w:id="4"/>
      <w:bookmarkEnd w:id="5"/>
      <w:r w:rsidR="005B5469" w:rsidRPr="005B5469">
        <w:t xml:space="preserve">AF Authorization for network slice quota-usage </w:t>
      </w:r>
      <w:r w:rsidR="005B5469">
        <w:t>information</w:t>
      </w:r>
      <w:r w:rsidR="00744587">
        <w:t xml:space="preserve"> notification/retrieval</w:t>
      </w:r>
    </w:p>
    <w:p w14:paraId="2AA8385D" w14:textId="3A94C11C" w:rsidR="00CD109E" w:rsidRDefault="00CD109E" w:rsidP="00CD109E">
      <w:pPr>
        <w:pStyle w:val="Heading3"/>
      </w:pPr>
      <w:bookmarkStart w:id="6" w:name="_Toc87653477"/>
      <w:r>
        <w:t>16.</w:t>
      </w:r>
      <w:r w:rsidR="0002129C" w:rsidRPr="0002129C">
        <w:rPr>
          <w:highlight w:val="yellow"/>
        </w:rPr>
        <w:t>X</w:t>
      </w:r>
      <w:r>
        <w:t>.1</w:t>
      </w:r>
      <w:r>
        <w:tab/>
        <w:t>Introduction</w:t>
      </w:r>
      <w:bookmarkEnd w:id="6"/>
    </w:p>
    <w:p w14:paraId="4361416A" w14:textId="1FD45C2C" w:rsidR="00FF4B99" w:rsidRDefault="002A0658" w:rsidP="007A1856">
      <w:r>
        <w:t>This clause</w:t>
      </w:r>
      <w:r w:rsidR="008A2016">
        <w:t xml:space="preserve"> specifies</w:t>
      </w:r>
      <w:r>
        <w:t xml:space="preserve"> </w:t>
      </w:r>
      <w:r w:rsidR="00C72323">
        <w:t>the</w:t>
      </w:r>
      <w:r>
        <w:t xml:space="preserve"> </w:t>
      </w:r>
      <w:r w:rsidR="008A2016" w:rsidRPr="008A2016">
        <w:t xml:space="preserve">AF Authorization </w:t>
      </w:r>
      <w:r>
        <w:t>procedure</w:t>
      </w:r>
      <w:r w:rsidR="008A2016">
        <w:t>s when AF</w:t>
      </w:r>
      <w:r>
        <w:t xml:space="preserve"> </w:t>
      </w:r>
      <w:r w:rsidR="008A2016">
        <w:t xml:space="preserve">subscribes/unsubscribes to </w:t>
      </w:r>
      <w:r w:rsidR="00005E93" w:rsidRPr="008A2016">
        <w:t xml:space="preserve">network slice quota-usage </w:t>
      </w:r>
      <w:r w:rsidR="00005E93">
        <w:t>information</w:t>
      </w:r>
      <w:r w:rsidR="00005E93">
        <w:t xml:space="preserve"> and when AF</w:t>
      </w:r>
      <w:r w:rsidR="008A2016">
        <w:t xml:space="preserve"> </w:t>
      </w:r>
      <w:bookmarkStart w:id="7" w:name="_GoBack"/>
      <w:r w:rsidR="008A2016">
        <w:t xml:space="preserve">retrieves </w:t>
      </w:r>
      <w:bookmarkEnd w:id="7"/>
      <w:r w:rsidR="008A2016" w:rsidRPr="008A2016">
        <w:t xml:space="preserve">network slice quota-usage </w:t>
      </w:r>
      <w:r w:rsidR="008A2016">
        <w:t xml:space="preserve">information. </w:t>
      </w:r>
    </w:p>
    <w:p w14:paraId="7CEAAC76" w14:textId="45D6C637" w:rsidR="00410688" w:rsidRDefault="00FF4B99" w:rsidP="0002129C">
      <w:pPr>
        <w:pStyle w:val="Heading3"/>
      </w:pPr>
      <w:r>
        <w:t>16.</w:t>
      </w:r>
      <w:r w:rsidR="0002129C" w:rsidRPr="0002129C">
        <w:rPr>
          <w:highlight w:val="yellow"/>
        </w:rPr>
        <w:t>X</w:t>
      </w:r>
      <w:r>
        <w:t>.2</w:t>
      </w:r>
      <w:r>
        <w:tab/>
        <w:t>General</w:t>
      </w:r>
    </w:p>
    <w:p w14:paraId="74C67543" w14:textId="06D89BD4" w:rsidR="007A1856" w:rsidRDefault="007A1856" w:rsidP="007A1856">
      <w:r>
        <w:t xml:space="preserve">If an AF is </w:t>
      </w:r>
      <w:r w:rsidR="00B64E7D">
        <w:t xml:space="preserve">deployed within the 3GPP </w:t>
      </w:r>
      <w:r w:rsidR="00132F86">
        <w:t>operator domain</w:t>
      </w:r>
      <w:r>
        <w:t xml:space="preserve">, an S-NSSAI is allowed to be sent to the AF directly. The procedure for notifying the AF </w:t>
      </w:r>
      <w:r w:rsidR="00B64E7D">
        <w:t>slice usage information (e.g. n</w:t>
      </w:r>
      <w:r w:rsidR="00B64E7D" w:rsidRPr="0093769C">
        <w:t xml:space="preserve">umber of UEs and PDU Sessions </w:t>
      </w:r>
      <w:r w:rsidR="00B64E7D">
        <w:t>in the</w:t>
      </w:r>
      <w:r w:rsidR="00B64E7D" w:rsidRPr="0093769C">
        <w:t xml:space="preserve"> slice</w:t>
      </w:r>
      <w:r w:rsidR="00B64E7D">
        <w:t xml:space="preserve"> indicated by the S-NSSAI) </w:t>
      </w:r>
      <w:r w:rsidR="001B03F3">
        <w:t>and</w:t>
      </w:r>
      <w:r>
        <w:t xml:space="preserve"> the procedure for retriev</w:t>
      </w:r>
      <w:r w:rsidR="001B03F3">
        <w:t xml:space="preserve">ing </w:t>
      </w:r>
      <w:r w:rsidR="00B64E7D">
        <w:t xml:space="preserve">slice usage information </w:t>
      </w:r>
      <w:r w:rsidR="001B03F3">
        <w:t>by the AF</w:t>
      </w:r>
      <w:r w:rsidR="00B64E7D">
        <w:t xml:space="preserve"> are defined in </w:t>
      </w:r>
      <w:r w:rsidR="00F259F9">
        <w:t>TS</w:t>
      </w:r>
      <w:r w:rsidR="00FF4B99">
        <w:t xml:space="preserve"> </w:t>
      </w:r>
      <w:r w:rsidR="00F259F9">
        <w:t xml:space="preserve">23.502 </w:t>
      </w:r>
      <w:r w:rsidR="00B64E7D">
        <w:t xml:space="preserve">[8]. </w:t>
      </w:r>
    </w:p>
    <w:p w14:paraId="0109ADC7" w14:textId="54D91F6B" w:rsidR="001905A6" w:rsidRDefault="001905A6" w:rsidP="001905A6">
      <w:r w:rsidRPr="001905A6">
        <w:t xml:space="preserve">If an AF is deployed </w:t>
      </w:r>
      <w:r>
        <w:t>outside</w:t>
      </w:r>
      <w:r w:rsidRPr="001905A6">
        <w:t xml:space="preserve"> the 3GPP </w:t>
      </w:r>
      <w:r w:rsidR="00132F86">
        <w:t>operator domain</w:t>
      </w:r>
      <w:r w:rsidR="00410688">
        <w:t xml:space="preserve"> (or a 3</w:t>
      </w:r>
      <w:r w:rsidR="00410688" w:rsidRPr="0002129C">
        <w:rPr>
          <w:vertAlign w:val="superscript"/>
        </w:rPr>
        <w:t>rd</w:t>
      </w:r>
      <w:r w:rsidR="00410688">
        <w:t xml:space="preserve"> party AF)</w:t>
      </w:r>
      <w:r w:rsidRPr="001905A6">
        <w:t xml:space="preserve">, an S-NSSAI is </w:t>
      </w:r>
      <w:r>
        <w:t xml:space="preserve">not </w:t>
      </w:r>
      <w:r w:rsidRPr="001905A6">
        <w:t>allowed to be sent to the AF</w:t>
      </w:r>
      <w:r>
        <w:t xml:space="preserve"> as required in clasue </w:t>
      </w:r>
      <w:r w:rsidRPr="002663DB">
        <w:rPr>
          <w:lang w:val="en-US" w:eastAsia="zh-CN"/>
        </w:rPr>
        <w:t>5.9.2.3</w:t>
      </w:r>
      <w:r w:rsidRPr="001905A6">
        <w:t xml:space="preserve">. The procedure for notifying the AF slice usage information (e.g. number of UEs and PDU Sessions in the slice indicated by the S-NSSAI) and the procedure for retrieving slice usage information by the AF are </w:t>
      </w:r>
      <w:r w:rsidR="0002129C">
        <w:t>described in c</w:t>
      </w:r>
      <w:r>
        <w:t>lause</w:t>
      </w:r>
      <w:r w:rsidR="0002129C">
        <w:t xml:space="preserve"> 16.X.3 and clause 16.X.4</w:t>
      </w:r>
      <w:r w:rsidR="00E37754">
        <w:t xml:space="preserve"> respectively</w:t>
      </w:r>
      <w:r>
        <w:t xml:space="preserve">.  </w:t>
      </w:r>
    </w:p>
    <w:p w14:paraId="0FD6914E" w14:textId="37DED15D" w:rsidR="00735F17" w:rsidRDefault="00735F17" w:rsidP="00735F17">
      <w:pPr>
        <w:pStyle w:val="Heading3"/>
      </w:pPr>
      <w:r>
        <w:t>16.</w:t>
      </w:r>
      <w:r w:rsidR="0002129C" w:rsidRPr="0002129C">
        <w:rPr>
          <w:highlight w:val="yellow"/>
        </w:rPr>
        <w:t>X</w:t>
      </w:r>
      <w:r>
        <w:t>.3</w:t>
      </w:r>
      <w:r>
        <w:tab/>
        <w:t xml:space="preserve">Subscription/unsubscription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 xml:space="preserve">service </w:t>
      </w:r>
    </w:p>
    <w:p w14:paraId="40E080DF" w14:textId="3F55AA09" w:rsidR="00207133" w:rsidRDefault="009A7B9B" w:rsidP="00207133">
      <w:r>
        <w:rPr>
          <w:noProof/>
          <w:lang w:val="en-SG" w:eastAsia="zh-CN"/>
        </w:rPr>
        <w:object w:dxaOrig="1440" w:dyaOrig="1440" w14:anchorId="500CF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4.2pt;margin-top:2.4pt;width:391.85pt;height:198.85pt;z-index:251658240;mso-position-horizontal-relative:text;mso-position-vertical-relative:text">
            <v:imagedata r:id="rId12" o:title=""/>
          </v:shape>
          <o:OLEObject Type="Embed" ProgID="Word.Picture.8" ShapeID="_x0000_s1026" DrawAspect="Content" ObjectID="_1705757435" r:id="rId13"/>
        </w:object>
      </w:r>
    </w:p>
    <w:p w14:paraId="7FBCCCF0" w14:textId="77777777" w:rsidR="00207133" w:rsidRDefault="00207133" w:rsidP="00207133"/>
    <w:p w14:paraId="090F22E7" w14:textId="77777777" w:rsidR="00207133" w:rsidRDefault="00207133" w:rsidP="00207133"/>
    <w:p w14:paraId="2C9FD83D" w14:textId="77777777" w:rsidR="00CD109E" w:rsidRDefault="00CD109E" w:rsidP="00207133"/>
    <w:p w14:paraId="0B376A2A" w14:textId="77777777" w:rsidR="00CD109E" w:rsidRDefault="00CD109E" w:rsidP="00207133"/>
    <w:p w14:paraId="67F0841A" w14:textId="77777777" w:rsidR="00CD109E" w:rsidRDefault="00CD109E" w:rsidP="00207133"/>
    <w:p w14:paraId="1108D827" w14:textId="77777777" w:rsidR="00CD109E" w:rsidRDefault="00CD109E" w:rsidP="00207133"/>
    <w:p w14:paraId="1B590991" w14:textId="77777777" w:rsidR="00CD109E" w:rsidRDefault="00CD109E" w:rsidP="00207133"/>
    <w:p w14:paraId="41D0B866" w14:textId="77777777" w:rsidR="00CD109E" w:rsidRDefault="00CD109E" w:rsidP="00207133"/>
    <w:p w14:paraId="7F3EE7C9" w14:textId="77777777" w:rsidR="00CD109E" w:rsidRDefault="00CD109E" w:rsidP="00207133"/>
    <w:p w14:paraId="6F106A30" w14:textId="6BCDC235" w:rsidR="00CD109E" w:rsidRDefault="00CD109E" w:rsidP="00CD109E">
      <w:pPr>
        <w:pStyle w:val="TF"/>
      </w:pPr>
      <w:r>
        <w:t>Figure 16.</w:t>
      </w:r>
      <w:r w:rsidR="0002129C" w:rsidRPr="0002129C">
        <w:rPr>
          <w:highlight w:val="yellow"/>
        </w:rPr>
        <w:t>X</w:t>
      </w:r>
      <w:r>
        <w:t>.</w:t>
      </w:r>
      <w:r w:rsidR="00AA7C80">
        <w:t>3</w:t>
      </w:r>
      <w:r>
        <w:t xml:space="preserve">-1: </w:t>
      </w:r>
      <w:r w:rsidR="00735F17">
        <w:t xml:space="preserve">Subscription/unsubscription of </w:t>
      </w:r>
      <w:r w:rsidR="003072A1">
        <w:t xml:space="preserve">NSACF </w:t>
      </w:r>
      <w:r>
        <w:t>notification procedure</w:t>
      </w:r>
    </w:p>
    <w:p w14:paraId="63C6A554" w14:textId="3CE355B7" w:rsidR="00CD109E" w:rsidRDefault="00CD109E" w:rsidP="00CD109E">
      <w:pPr>
        <w:pStyle w:val="B1"/>
      </w:pPr>
      <w:r w:rsidRPr="00577DC3">
        <w:t>0.</w:t>
      </w:r>
      <w:r w:rsidRPr="00577DC3">
        <w:tab/>
        <w:t xml:space="preserve">Authentication of AF: AF is authenticated by NRF or authenticated by NEF based on description </w:t>
      </w:r>
      <w:r w:rsidR="007E2F94">
        <w:t xml:space="preserve">in clause </w:t>
      </w:r>
      <w:r w:rsidR="00E1778A">
        <w:t>13 or clause 12</w:t>
      </w:r>
      <w:r w:rsidRPr="00577DC3">
        <w:t>. A token is generated for AF after authentication. It is noted that the AF token in</w:t>
      </w:r>
      <w:r w:rsidR="007E2F94">
        <w:t>cludes claim for the authorized</w:t>
      </w:r>
      <w:r w:rsidRPr="00577DC3">
        <w:t xml:space="preserve"> </w:t>
      </w:r>
      <w:r w:rsidR="007E2F94">
        <w:t>ENSI</w:t>
      </w:r>
      <w:r w:rsidR="008A0294">
        <w:t xml:space="preserve">, mapping from the </w:t>
      </w:r>
      <w:r w:rsidR="00C44DAE">
        <w:t xml:space="preserve">requested </w:t>
      </w:r>
      <w:r w:rsidR="008A0294">
        <w:t>S-NSSAI</w:t>
      </w:r>
      <w:r w:rsidRPr="00577DC3">
        <w:t>.</w:t>
      </w:r>
    </w:p>
    <w:p w14:paraId="56C164F3" w14:textId="3BD7220C" w:rsidR="00CD109E" w:rsidRDefault="00CD109E" w:rsidP="00CD109E">
      <w:pPr>
        <w:pStyle w:val="B1"/>
      </w:pPr>
      <w:r w:rsidRPr="00577DC3">
        <w:t>1.</w:t>
      </w:r>
      <w:r w:rsidRPr="00577DC3">
        <w:tab/>
        <w:t>To subscribe or unsubscribe for the number of UEs or the number of PDU Sessions per network slice notification with the NSACF, the AF sends Nnef_EventExposure_Subscribe/Unsubscribe Request (Event ID, Event Filter, Event Reporting information) message to the NEF</w:t>
      </w:r>
      <w:r w:rsidR="008A0294" w:rsidRPr="008A0294">
        <w:t xml:space="preserve"> </w:t>
      </w:r>
      <w:r w:rsidR="008A0294">
        <w:t xml:space="preserve">as described in TS 23.502 </w:t>
      </w:r>
      <w:r w:rsidR="008A0294">
        <w:rPr>
          <w:rFonts w:hint="eastAsia"/>
          <w:lang w:eastAsia="zh-CN"/>
        </w:rPr>
        <w:t>[</w:t>
      </w:r>
      <w:r w:rsidR="008A0294">
        <w:rPr>
          <w:lang w:eastAsia="zh-CN"/>
        </w:rPr>
        <w:t>8]</w:t>
      </w:r>
      <w:r w:rsidR="008A0294" w:rsidRPr="00577DC3">
        <w:t>.</w:t>
      </w:r>
      <w:r w:rsidRPr="00577DC3">
        <w:t xml:space="preserve"> </w:t>
      </w:r>
      <w:r w:rsidR="00D27E3D">
        <w:t>T</w:t>
      </w:r>
      <w:r w:rsidRPr="00577DC3">
        <w:t xml:space="preserve">he Event Filter parameter </w:t>
      </w:r>
      <w:r w:rsidR="00D27E3D">
        <w:t>shall be</w:t>
      </w:r>
      <w:r w:rsidRPr="00577DC3">
        <w:t xml:space="preserve"> ENSI </w:t>
      </w:r>
      <w:r w:rsidR="00D27E3D">
        <w:t>for</w:t>
      </w:r>
      <w:r w:rsidRPr="00577DC3">
        <w:t xml:space="preserve"> a third party </w:t>
      </w:r>
      <w:r w:rsidR="00D27E3D">
        <w:t>AF</w:t>
      </w:r>
      <w:r w:rsidR="00AA4282">
        <w:t xml:space="preserve"> deployed outside the 3GPP operator domain</w:t>
      </w:r>
      <w:r w:rsidR="0083304B">
        <w:t>. Other parameters are specified</w:t>
      </w:r>
      <w:r w:rsidR="00FF4B99">
        <w:t xml:space="preserve"> </w:t>
      </w:r>
      <w:r w:rsidR="00D27E3D">
        <w:t>in TS</w:t>
      </w:r>
      <w:r w:rsidR="00FF4B99">
        <w:t xml:space="preserve"> </w:t>
      </w:r>
      <w:r w:rsidR="00D27E3D">
        <w:t xml:space="preserve">23.502 </w:t>
      </w:r>
      <w:r w:rsidR="00D27E3D">
        <w:rPr>
          <w:rFonts w:hint="eastAsia"/>
          <w:lang w:eastAsia="zh-CN"/>
        </w:rPr>
        <w:t>[</w:t>
      </w:r>
      <w:r w:rsidR="00D27E3D">
        <w:rPr>
          <w:lang w:eastAsia="zh-CN"/>
        </w:rPr>
        <w:t>8]</w:t>
      </w:r>
      <w:r w:rsidRPr="00577DC3">
        <w:t>.</w:t>
      </w:r>
    </w:p>
    <w:p w14:paraId="544AAB86" w14:textId="15C7D9BE" w:rsidR="00CD109E" w:rsidRDefault="00CD109E" w:rsidP="00CD109E">
      <w:pPr>
        <w:pStyle w:val="B1"/>
      </w:pPr>
      <w:r w:rsidRPr="00577DC3">
        <w:t>2.</w:t>
      </w:r>
      <w:r w:rsidRPr="00577DC3">
        <w:tab/>
        <w:t xml:space="preserve">The NEF checks whether the AF is authorised for the requested subscription based on the AF token. It needs to check </w:t>
      </w:r>
      <w:r w:rsidR="009669BE"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 w:rsidR="00F93D66">
        <w:t>the</w:t>
      </w:r>
      <w:r w:rsidRPr="00577DC3">
        <w:t xml:space="preserve"> third party AF). The NEF forwards the request to the NSACF with Nnsacf_SliceEventExposure_Subscribe/Unsubscribe Request (Event ID, Event Filter, Event Reporting information). The Event Filter parameter </w:t>
      </w:r>
      <w:r w:rsidR="00F93D66">
        <w:t>shall be</w:t>
      </w:r>
      <w:r w:rsidRPr="00577DC3">
        <w:t xml:space="preserve"> the mapped S-NSSAI for the third party AF.</w:t>
      </w:r>
      <w:r>
        <w:t xml:space="preserve"> </w:t>
      </w:r>
    </w:p>
    <w:p w14:paraId="4FA30713" w14:textId="4741F51C" w:rsidR="00CD109E" w:rsidRDefault="00CD109E" w:rsidP="00CD109E">
      <w:pPr>
        <w:pStyle w:val="B1"/>
      </w:pPr>
      <w:r>
        <w:t>3.</w:t>
      </w:r>
      <w:r>
        <w:tab/>
        <w:t>The NSACF confirms with Nnsacf_SliceEventExposure_Subscribe/Usubscribe Response message to the NEF</w:t>
      </w:r>
      <w:r w:rsidR="0083304B" w:rsidRPr="0083304B">
        <w:t xml:space="preserve"> </w:t>
      </w:r>
      <w:r w:rsidR="0083304B">
        <w:t>as in TS</w:t>
      </w:r>
      <w:r w:rsidR="00FF4B99">
        <w:t xml:space="preserve"> </w:t>
      </w:r>
      <w:r w:rsidR="0083304B">
        <w:t xml:space="preserve">23.502 </w:t>
      </w:r>
      <w:r w:rsidR="0083304B">
        <w:rPr>
          <w:rFonts w:hint="eastAsia"/>
          <w:lang w:eastAsia="zh-CN"/>
        </w:rPr>
        <w:t>[</w:t>
      </w:r>
      <w:r w:rsidR="0083304B">
        <w:rPr>
          <w:lang w:eastAsia="zh-CN"/>
        </w:rPr>
        <w:t>8]</w:t>
      </w:r>
      <w:r w:rsidR="0083304B" w:rsidRPr="00577DC3">
        <w:t>.</w:t>
      </w:r>
    </w:p>
    <w:p w14:paraId="3C53441C" w14:textId="77777777" w:rsidR="00CD109E" w:rsidRDefault="00CD109E" w:rsidP="00CD109E">
      <w:pPr>
        <w:pStyle w:val="B1"/>
      </w:pPr>
      <w:r w:rsidRPr="00577DC3">
        <w:lastRenderedPageBreak/>
        <w:t>4.</w:t>
      </w:r>
      <w:r w:rsidRPr="00577DC3">
        <w:tab/>
        <w:t>The NEF forwards the response from NSACF via the Nnef_EventExposure_Subscribe/Unsibscribe Response message to the AF. The Event Filter parameter is changed to the mapped ENSI for the third party AF.</w:t>
      </w:r>
    </w:p>
    <w:p w14:paraId="0BE875C3" w14:textId="7BC2A6C9" w:rsidR="00CD109E" w:rsidRDefault="00CD109E" w:rsidP="00CD109E">
      <w:pPr>
        <w:pStyle w:val="B1"/>
      </w:pPr>
      <w:r>
        <w:t>5</w:t>
      </w:r>
      <w:r w:rsidR="0083304B">
        <w:t>-6</w:t>
      </w:r>
      <w:r>
        <w:t>.</w:t>
      </w:r>
      <w:r>
        <w:tab/>
      </w:r>
      <w:r w:rsidR="0083304B">
        <w:t>T</w:t>
      </w:r>
      <w:r>
        <w:t>he NSACF triggers a notification towards the AF</w:t>
      </w:r>
      <w:r w:rsidR="0083304B">
        <w:t xml:space="preserve"> and </w:t>
      </w:r>
      <w:r>
        <w:t>sends the Nnsacf_SliceEvent Exposure_Notify (Event ID, Event Filter, Event Reporting information) message to the NEF</w:t>
      </w:r>
      <w:r w:rsidR="0083304B">
        <w:t xml:space="preserve"> as</w:t>
      </w:r>
      <w:r w:rsidR="009669BE">
        <w:t xml:space="preserve"> described in TS</w:t>
      </w:r>
      <w:r w:rsidR="00FF4B99">
        <w:t xml:space="preserve"> </w:t>
      </w:r>
      <w:r w:rsidR="009669BE">
        <w:t xml:space="preserve">23.502 </w:t>
      </w:r>
      <w:r w:rsidR="009669BE">
        <w:rPr>
          <w:rFonts w:hint="eastAsia"/>
          <w:lang w:eastAsia="zh-CN"/>
        </w:rPr>
        <w:t>[</w:t>
      </w:r>
      <w:r w:rsidR="009669BE">
        <w:rPr>
          <w:lang w:eastAsia="zh-CN"/>
        </w:rPr>
        <w:t>8]</w:t>
      </w:r>
      <w:r w:rsidR="009669BE" w:rsidRPr="00577DC3">
        <w:t>.</w:t>
      </w:r>
    </w:p>
    <w:p w14:paraId="6FFA818B" w14:textId="1ADE73E8" w:rsidR="00CD109E" w:rsidRDefault="00CD109E" w:rsidP="00CD109E">
      <w:pPr>
        <w:pStyle w:val="B1"/>
      </w:pPr>
      <w:r w:rsidRPr="00577DC3">
        <w:t>7.</w:t>
      </w:r>
      <w:r w:rsidRPr="00577DC3">
        <w:tab/>
        <w:t>The NEF forwards the message to the AF in the Nnef_EventExposure_Notify (Event ID, Event Filter, Event Reporting information) message</w:t>
      </w:r>
      <w:r w:rsidR="0004079D" w:rsidRPr="0004079D">
        <w:t xml:space="preserve"> </w:t>
      </w:r>
      <w:r w:rsidR="0004079D">
        <w:t xml:space="preserve">as described in TS 23.502 </w:t>
      </w:r>
      <w:r w:rsidR="0004079D">
        <w:rPr>
          <w:rFonts w:hint="eastAsia"/>
          <w:lang w:eastAsia="zh-CN"/>
        </w:rPr>
        <w:t>[</w:t>
      </w:r>
      <w:r w:rsidR="0004079D">
        <w:rPr>
          <w:lang w:eastAsia="zh-CN"/>
        </w:rPr>
        <w:t>8]</w:t>
      </w:r>
      <w:r w:rsidR="0004079D" w:rsidRPr="00577DC3">
        <w:t>.</w:t>
      </w:r>
      <w:r w:rsidRPr="00577DC3">
        <w:t xml:space="preserve"> The Event Filter parameter </w:t>
      </w:r>
      <w:r w:rsidR="009669BE">
        <w:t>shall be</w:t>
      </w:r>
      <w:r w:rsidRPr="00577DC3">
        <w:t xml:space="preserve"> the mapped ENSI </w:t>
      </w:r>
      <w:r w:rsidR="0004079D">
        <w:t xml:space="preserve">from the S-NSSAI </w:t>
      </w:r>
      <w:r w:rsidRPr="00577DC3">
        <w:t>for the third party AF</w:t>
      </w:r>
      <w:r w:rsidR="00AA4282">
        <w:t>deployed outside the 3GPP operator domain</w:t>
      </w:r>
      <w:r w:rsidRPr="00577DC3">
        <w:t>.</w:t>
      </w:r>
    </w:p>
    <w:p w14:paraId="7848AB2D" w14:textId="5A219E72" w:rsidR="00CD109E" w:rsidRDefault="009A7B9B" w:rsidP="00CD109E">
      <w:pPr>
        <w:pStyle w:val="Heading3"/>
      </w:pPr>
      <w:r>
        <w:rPr>
          <w:noProof/>
          <w:lang w:val="en-SG" w:eastAsia="zh-CN"/>
        </w:rPr>
        <w:object w:dxaOrig="1440" w:dyaOrig="1440" w14:anchorId="6697DBBC">
          <v:shape id="_x0000_s1027" type="#_x0000_t75" style="position:absolute;left:0;text-align:left;margin-left:33.7pt;margin-top:24.5pt;width:414.9pt;height:209.25pt;z-index:251659264;mso-position-horizontal-relative:text;mso-position-vertical-relative:text">
            <v:imagedata r:id="rId14" o:title=""/>
            <w10:wrap type="topAndBottom"/>
          </v:shape>
          <o:OLEObject Type="Embed" ProgID="Word.Picture.8" ShapeID="_x0000_s1027" DrawAspect="Content" ObjectID="_1705757436" r:id="rId15"/>
        </w:object>
      </w:r>
      <w:bookmarkStart w:id="8" w:name="_Toc87653481"/>
      <w:r w:rsidR="00CD109E">
        <w:t>16.</w:t>
      </w:r>
      <w:r w:rsidR="0002129C" w:rsidRPr="0002129C">
        <w:rPr>
          <w:highlight w:val="yellow"/>
        </w:rPr>
        <w:t>X</w:t>
      </w:r>
      <w:r w:rsidR="00CD109E">
        <w:t>.</w:t>
      </w:r>
      <w:r w:rsidR="0002129C">
        <w:t>4</w:t>
      </w:r>
      <w:r w:rsidR="00CD109E">
        <w:tab/>
      </w:r>
      <w:r w:rsidR="0004079D">
        <w:t>P</w:t>
      </w:r>
      <w:r w:rsidR="0004079D" w:rsidRPr="005B242C">
        <w:t>rocedure</w:t>
      </w:r>
      <w:r w:rsidR="0004079D">
        <w:t xml:space="preserve"> </w:t>
      </w:r>
      <w:r w:rsidR="00744587">
        <w:t>for</w:t>
      </w:r>
      <w:r w:rsidR="0004079D" w:rsidRPr="005B242C" w:rsidDel="0004079D">
        <w:t xml:space="preserve"> </w:t>
      </w:r>
      <w:r w:rsidR="0004079D">
        <w:t>n</w:t>
      </w:r>
      <w:r w:rsidR="00CD109E" w:rsidRPr="005B242C">
        <w:t xml:space="preserve">etwork slice status retrieval by AF </w:t>
      </w:r>
      <w:bookmarkEnd w:id="8"/>
    </w:p>
    <w:p w14:paraId="6FAD8F3C" w14:textId="7506F795" w:rsidR="00CD109E" w:rsidRDefault="00CD109E" w:rsidP="00CD109E">
      <w:pPr>
        <w:pStyle w:val="TF"/>
      </w:pPr>
      <w:r>
        <w:t xml:space="preserve">Figure </w:t>
      </w:r>
      <w:r w:rsidR="00BA483E">
        <w:t>1</w:t>
      </w:r>
      <w:r>
        <w:t>6.</w:t>
      </w:r>
      <w:r w:rsidR="0002129C" w:rsidRPr="0002129C">
        <w:rPr>
          <w:highlight w:val="yellow"/>
        </w:rPr>
        <w:t>X</w:t>
      </w:r>
      <w:r>
        <w:t>.</w:t>
      </w:r>
      <w:r w:rsidR="0002129C">
        <w:t>4</w:t>
      </w:r>
      <w:r>
        <w:t>-1: Number of UEs and PDU Sessions per network slice status retrieval by AF procedure</w:t>
      </w:r>
    </w:p>
    <w:p w14:paraId="378DEAA5" w14:textId="280BA9EF" w:rsidR="00CD109E" w:rsidRDefault="00CD109E" w:rsidP="00CD109E">
      <w:pPr>
        <w:pStyle w:val="B1"/>
      </w:pPr>
      <w:r>
        <w:t>1.</w:t>
      </w:r>
      <w:r>
        <w:tab/>
        <w:t>To retrieve information about the number of the UEs registered with a network slice or the number of the PDU Sessions established on a network slice or both, the AF sends Nnef_SliceStatus_Retrieval Request (Event ID, Event Filter) message to the NEF</w:t>
      </w:r>
      <w:r w:rsidR="00AA4282" w:rsidRPr="00AA4282">
        <w:t xml:space="preserve"> </w:t>
      </w:r>
      <w:r w:rsidR="00AA4282">
        <w:t>as described in TS 23.502 [8].</w:t>
      </w:r>
      <w:r>
        <w:t xml:space="preserve">  </w:t>
      </w:r>
    </w:p>
    <w:p w14:paraId="5A6F97E1" w14:textId="04897045" w:rsidR="00CD109E" w:rsidRDefault="008F2B87" w:rsidP="00711823">
      <w:pPr>
        <w:pStyle w:val="B1"/>
        <w:ind w:firstLine="0"/>
      </w:pPr>
      <w:r>
        <w:t>The</w:t>
      </w:r>
      <w:r w:rsidR="00CD109E" w:rsidRPr="00577DC3">
        <w:t xml:space="preserve"> Event Filter parameter </w:t>
      </w:r>
      <w:r>
        <w:t>shall be</w:t>
      </w:r>
      <w:r w:rsidR="00CD109E" w:rsidRPr="00577DC3">
        <w:t xml:space="preserve"> ENSI</w:t>
      </w:r>
      <w:r>
        <w:t xml:space="preserve"> for an </w:t>
      </w:r>
      <w:r w:rsidR="00CD109E" w:rsidRPr="00577DC3">
        <w:t>AF</w:t>
      </w:r>
      <w:r>
        <w:t xml:space="preserve"> deployed outside the 3GPP </w:t>
      </w:r>
      <w:r w:rsidR="00AA4282">
        <w:t>operator domain</w:t>
      </w:r>
      <w:r w:rsidR="00CD109E" w:rsidRPr="00577DC3">
        <w:t xml:space="preserve">. </w:t>
      </w:r>
      <w:r w:rsidR="003613DD">
        <w:t xml:space="preserve">Other parameters are </w:t>
      </w:r>
      <w:r w:rsidR="00A951D0">
        <w:t>as described in TS</w:t>
      </w:r>
      <w:r w:rsidR="00FF4B99">
        <w:t xml:space="preserve"> </w:t>
      </w:r>
      <w:r w:rsidR="00A951D0">
        <w:t>23.502 [8].</w:t>
      </w:r>
    </w:p>
    <w:p w14:paraId="70F163D7" w14:textId="051850D5" w:rsidR="00CD109E" w:rsidRDefault="00CD109E" w:rsidP="00CD109E">
      <w:pPr>
        <w:pStyle w:val="B1"/>
      </w:pPr>
      <w:r w:rsidRPr="002663DB">
        <w:t>2.</w:t>
      </w:r>
      <w:r w:rsidRPr="002663DB">
        <w:tab/>
        <w:t xml:space="preserve">The NEF checks whether the AF is authorised based on the AF token. It needs to check </w:t>
      </w:r>
      <w:r w:rsidR="008F2B87">
        <w:t>whether the token claims match</w:t>
      </w:r>
      <w:r w:rsidRPr="002663DB">
        <w:t xml:space="preserve"> the AF’s identity and the Event Filter parameter. If authorised, the NEF may query the NRF to find the NSACF responsible for the requested S-NSSAI. The</w:t>
      </w:r>
      <w:r>
        <w:t xml:space="preserve"> </w:t>
      </w:r>
      <w:r w:rsidRPr="002663DB">
        <w:t>authorization check by NEF needs to make sure the AF is allowed to access the S-NSSAI.</w:t>
      </w:r>
    </w:p>
    <w:p w14:paraId="77902E2E" w14:textId="27A4B1B4" w:rsidR="00CD109E" w:rsidRPr="00630A63" w:rsidRDefault="00CD109E" w:rsidP="00CD109E">
      <w:pPr>
        <w:pStyle w:val="B1"/>
        <w:ind w:firstLine="0"/>
        <w:rPr>
          <w:color w:val="000000"/>
        </w:rPr>
      </w:pPr>
      <w:r>
        <w:rPr>
          <w:color w:val="000000"/>
          <w:lang w:val="en-US" w:eastAsia="zh-CN"/>
        </w:rPr>
        <w:t>The</w:t>
      </w:r>
      <w:r w:rsidRPr="00630A63">
        <w:rPr>
          <w:color w:val="000000"/>
          <w:lang w:val="en-US" w:eastAsia="zh-CN"/>
        </w:rPr>
        <w:t xml:space="preserve"> NEF </w:t>
      </w:r>
      <w:r>
        <w:rPr>
          <w:color w:val="000000"/>
          <w:lang w:val="en-US" w:eastAsia="zh-CN"/>
        </w:rPr>
        <w:t xml:space="preserve">shall </w:t>
      </w:r>
      <w:r w:rsidRPr="00630A63">
        <w:rPr>
          <w:color w:val="000000"/>
          <w:lang w:val="en-US" w:eastAsia="zh-CN"/>
        </w:rPr>
        <w:t xml:space="preserve">map </w:t>
      </w:r>
      <w:r w:rsidR="008F2B87">
        <w:rPr>
          <w:color w:val="000000"/>
          <w:lang w:val="en-US"/>
        </w:rPr>
        <w:t>the</w:t>
      </w:r>
      <w:r w:rsidR="008F2B87" w:rsidRPr="00630A63">
        <w:rPr>
          <w:color w:val="000000"/>
          <w:lang w:val="en-US"/>
        </w:rPr>
        <w:t xml:space="preserve"> ENSI </w:t>
      </w:r>
      <w:r>
        <w:rPr>
          <w:color w:val="000000"/>
          <w:lang w:val="en-US" w:eastAsia="zh-CN"/>
        </w:rPr>
        <w:t xml:space="preserve">to </w:t>
      </w:r>
      <w:r w:rsidRPr="00630A63">
        <w:rPr>
          <w:color w:val="000000"/>
          <w:lang w:val="en-US"/>
        </w:rPr>
        <w:t xml:space="preserve">S-NSSAIs for </w:t>
      </w:r>
      <w:r w:rsidR="008F2B87">
        <w:rPr>
          <w:color w:val="000000"/>
          <w:lang w:val="en-US"/>
        </w:rPr>
        <w:t>an</w:t>
      </w:r>
      <w:r w:rsidRPr="00630A63">
        <w:rPr>
          <w:color w:val="000000"/>
          <w:lang w:val="en-US"/>
        </w:rPr>
        <w:t xml:space="preserve"> AF</w:t>
      </w:r>
      <w:r w:rsidR="008F2B87">
        <w:rPr>
          <w:color w:val="000000"/>
          <w:lang w:val="en-US"/>
        </w:rPr>
        <w:t xml:space="preserve"> deployed outside the 3GPP </w:t>
      </w:r>
      <w:r w:rsidR="00AA4282">
        <w:t>operator domain</w:t>
      </w:r>
      <w:r w:rsidRPr="00630A63">
        <w:rPr>
          <w:color w:val="000000"/>
          <w:lang w:val="en-US" w:eastAsia="zh-CN"/>
        </w:rPr>
        <w:t xml:space="preserve">. </w:t>
      </w:r>
      <w:r w:rsidRPr="00630A63">
        <w:rPr>
          <w:color w:val="000000"/>
        </w:rPr>
        <w:t>The authorization check by NEF needs to make sure the AF is allowed to access the S-NSSAI.</w:t>
      </w:r>
    </w:p>
    <w:p w14:paraId="0A8D5A81" w14:textId="559E2182" w:rsidR="00BA483E" w:rsidRDefault="00CD109E" w:rsidP="00BA483E">
      <w:pPr>
        <w:pStyle w:val="B1"/>
      </w:pPr>
      <w:r>
        <w:t>3</w:t>
      </w:r>
      <w:r w:rsidR="003613DD">
        <w:t>-4</w:t>
      </w:r>
      <w:r>
        <w:t>.</w:t>
      </w:r>
      <w:r>
        <w:tab/>
        <w:t>The NEF forwards the request to the NSACF with Nnsacf_SliceStatus_Retrieval Request (Event ID, Event Filter)</w:t>
      </w:r>
      <w:r w:rsidR="003613DD">
        <w:t xml:space="preserve"> and t</w:t>
      </w:r>
      <w:r>
        <w:t xml:space="preserve">he NSACF returns the Nnsacf_SliceStatus_Retrieval Response (Event ID, Event Filter, Event Reporting information) message to the NEF, as </w:t>
      </w:r>
      <w:r w:rsidR="008F2B87">
        <w:t xml:space="preserve">described </w:t>
      </w:r>
      <w:r>
        <w:t>in TS</w:t>
      </w:r>
      <w:r w:rsidR="00FF4B99">
        <w:t xml:space="preserve"> </w:t>
      </w:r>
      <w:r>
        <w:t xml:space="preserve">23.502 </w:t>
      </w:r>
      <w:r w:rsidR="008F2B87">
        <w:t>8</w:t>
      </w:r>
      <w:r>
        <w:t xml:space="preserve">]. </w:t>
      </w:r>
    </w:p>
    <w:p w14:paraId="74E12973" w14:textId="586CEDCC" w:rsidR="00CD109E" w:rsidRDefault="00CD109E" w:rsidP="00BA483E">
      <w:pPr>
        <w:pStyle w:val="B1"/>
      </w:pPr>
      <w:r w:rsidRPr="002663DB">
        <w:t>5.</w:t>
      </w:r>
      <w:r w:rsidRPr="002663DB">
        <w:tab/>
        <w:t xml:space="preserve">The NEF forwards the message to the AF in the Nnef_SliceStatus_Retrieval Response (Event ID, Event Filter, Event Reporting information) message. </w:t>
      </w:r>
      <w:r>
        <w:t>T</w:t>
      </w:r>
      <w:r w:rsidRPr="002663DB">
        <w:t xml:space="preserve">he Event Filter parameter </w:t>
      </w:r>
      <w:r w:rsidR="008F2B87">
        <w:t>shall be</w:t>
      </w:r>
      <w:r w:rsidRPr="002663DB">
        <w:t xml:space="preserve"> the mapped ENSI for the AF</w:t>
      </w:r>
      <w:r w:rsidR="008F2B87">
        <w:t xml:space="preserve"> deployed outside the 3GPP </w:t>
      </w:r>
      <w:r w:rsidR="00AA4282">
        <w:t>operator domain</w:t>
      </w:r>
      <w:r w:rsidRPr="002663DB">
        <w:t>.</w:t>
      </w:r>
    </w:p>
    <w:p w14:paraId="68C9CD36" w14:textId="7D54D6BE" w:rsidR="001E41F3" w:rsidRDefault="00FE6ACF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687D18A2" w14:textId="77777777" w:rsidR="00FE6ACF" w:rsidRDefault="00FE6ACF">
      <w:pPr>
        <w:rPr>
          <w:noProof/>
        </w:rPr>
      </w:pPr>
    </w:p>
    <w:sectPr w:rsidR="00FE6AC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E2618" w16cid:durableId="259DA4DD"/>
  <w16cid:commentId w16cid:paraId="7DDC835A" w16cid:durableId="259DA61D"/>
  <w16cid:commentId w16cid:paraId="543FCE90" w16cid:durableId="259DA6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62914" w14:textId="77777777" w:rsidR="009A7B9B" w:rsidRDefault="009A7B9B">
      <w:r>
        <w:separator/>
      </w:r>
    </w:p>
  </w:endnote>
  <w:endnote w:type="continuationSeparator" w:id="0">
    <w:p w14:paraId="559C6823" w14:textId="77777777" w:rsidR="009A7B9B" w:rsidRDefault="009A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1F4B2" w14:textId="77777777" w:rsidR="009A7B9B" w:rsidRDefault="009A7B9B">
      <w:r>
        <w:separator/>
      </w:r>
    </w:p>
  </w:footnote>
  <w:footnote w:type="continuationSeparator" w:id="0">
    <w:p w14:paraId="4AE1868A" w14:textId="77777777" w:rsidR="009A7B9B" w:rsidRDefault="009A7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3381F"/>
    <w:rsid w:val="0004006A"/>
    <w:rsid w:val="0004079D"/>
    <w:rsid w:val="0005788D"/>
    <w:rsid w:val="000A6394"/>
    <w:rsid w:val="000B7FED"/>
    <w:rsid w:val="000C038A"/>
    <w:rsid w:val="000C6598"/>
    <w:rsid w:val="000D44B3"/>
    <w:rsid w:val="000E014D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52F0"/>
    <w:rsid w:val="001B7A65"/>
    <w:rsid w:val="001E41F3"/>
    <w:rsid w:val="00207133"/>
    <w:rsid w:val="002342AE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E472E"/>
    <w:rsid w:val="00304173"/>
    <w:rsid w:val="00305409"/>
    <w:rsid w:val="003072A1"/>
    <w:rsid w:val="0034108E"/>
    <w:rsid w:val="00356CD6"/>
    <w:rsid w:val="003609EF"/>
    <w:rsid w:val="003613DD"/>
    <w:rsid w:val="0036231A"/>
    <w:rsid w:val="00363057"/>
    <w:rsid w:val="00374DD4"/>
    <w:rsid w:val="003E1A36"/>
    <w:rsid w:val="003F559E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4088"/>
    <w:rsid w:val="004A52C6"/>
    <w:rsid w:val="004B75B7"/>
    <w:rsid w:val="004D5235"/>
    <w:rsid w:val="005009D9"/>
    <w:rsid w:val="0051580D"/>
    <w:rsid w:val="00547111"/>
    <w:rsid w:val="00592D74"/>
    <w:rsid w:val="005B5469"/>
    <w:rsid w:val="005E2C44"/>
    <w:rsid w:val="00621188"/>
    <w:rsid w:val="006257ED"/>
    <w:rsid w:val="00635CC3"/>
    <w:rsid w:val="00636A47"/>
    <w:rsid w:val="00644F05"/>
    <w:rsid w:val="00652D65"/>
    <w:rsid w:val="0065536E"/>
    <w:rsid w:val="00660FD7"/>
    <w:rsid w:val="00665C47"/>
    <w:rsid w:val="00695808"/>
    <w:rsid w:val="006B46FB"/>
    <w:rsid w:val="006E21FB"/>
    <w:rsid w:val="006F7C23"/>
    <w:rsid w:val="00711823"/>
    <w:rsid w:val="00735F17"/>
    <w:rsid w:val="007432A5"/>
    <w:rsid w:val="00744587"/>
    <w:rsid w:val="00785599"/>
    <w:rsid w:val="00792342"/>
    <w:rsid w:val="007977A8"/>
    <w:rsid w:val="007A1856"/>
    <w:rsid w:val="007A226D"/>
    <w:rsid w:val="007B512A"/>
    <w:rsid w:val="007C2097"/>
    <w:rsid w:val="007D6A07"/>
    <w:rsid w:val="007E2F94"/>
    <w:rsid w:val="007F7259"/>
    <w:rsid w:val="008040A8"/>
    <w:rsid w:val="008054D5"/>
    <w:rsid w:val="008279FA"/>
    <w:rsid w:val="0083304B"/>
    <w:rsid w:val="008502F7"/>
    <w:rsid w:val="008626E7"/>
    <w:rsid w:val="00870EE7"/>
    <w:rsid w:val="00880A55"/>
    <w:rsid w:val="008863B9"/>
    <w:rsid w:val="008A0294"/>
    <w:rsid w:val="008A2016"/>
    <w:rsid w:val="008A45A6"/>
    <w:rsid w:val="008B7764"/>
    <w:rsid w:val="008D39FE"/>
    <w:rsid w:val="008F2B87"/>
    <w:rsid w:val="008F3789"/>
    <w:rsid w:val="008F686C"/>
    <w:rsid w:val="009148DE"/>
    <w:rsid w:val="00941E30"/>
    <w:rsid w:val="009669BE"/>
    <w:rsid w:val="0097646F"/>
    <w:rsid w:val="009777D9"/>
    <w:rsid w:val="00991B88"/>
    <w:rsid w:val="00994D22"/>
    <w:rsid w:val="009A5753"/>
    <w:rsid w:val="009A579D"/>
    <w:rsid w:val="009A7B9B"/>
    <w:rsid w:val="009E22E1"/>
    <w:rsid w:val="009E3297"/>
    <w:rsid w:val="009F734F"/>
    <w:rsid w:val="00A1069F"/>
    <w:rsid w:val="00A246B6"/>
    <w:rsid w:val="00A255F8"/>
    <w:rsid w:val="00A47E70"/>
    <w:rsid w:val="00A50CF0"/>
    <w:rsid w:val="00A7671C"/>
    <w:rsid w:val="00A951D0"/>
    <w:rsid w:val="00AA2CBC"/>
    <w:rsid w:val="00AA4282"/>
    <w:rsid w:val="00AA7C80"/>
    <w:rsid w:val="00AC3136"/>
    <w:rsid w:val="00AC5820"/>
    <w:rsid w:val="00AD1CD8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D279D"/>
    <w:rsid w:val="00BD6BB8"/>
    <w:rsid w:val="00C12D8A"/>
    <w:rsid w:val="00C44DAE"/>
    <w:rsid w:val="00C66BA2"/>
    <w:rsid w:val="00C72323"/>
    <w:rsid w:val="00C95985"/>
    <w:rsid w:val="00CB115C"/>
    <w:rsid w:val="00CC5026"/>
    <w:rsid w:val="00CC68D0"/>
    <w:rsid w:val="00CD109E"/>
    <w:rsid w:val="00CF5C18"/>
    <w:rsid w:val="00D03F9A"/>
    <w:rsid w:val="00D053AF"/>
    <w:rsid w:val="00D06D51"/>
    <w:rsid w:val="00D24991"/>
    <w:rsid w:val="00D27E3D"/>
    <w:rsid w:val="00D339BB"/>
    <w:rsid w:val="00D50255"/>
    <w:rsid w:val="00D55BE4"/>
    <w:rsid w:val="00D55EF2"/>
    <w:rsid w:val="00D66520"/>
    <w:rsid w:val="00D9340F"/>
    <w:rsid w:val="00DB598E"/>
    <w:rsid w:val="00DB7846"/>
    <w:rsid w:val="00DE34CF"/>
    <w:rsid w:val="00DE3D41"/>
    <w:rsid w:val="00E12994"/>
    <w:rsid w:val="00E13F3D"/>
    <w:rsid w:val="00E165F8"/>
    <w:rsid w:val="00E1778A"/>
    <w:rsid w:val="00E22142"/>
    <w:rsid w:val="00E34898"/>
    <w:rsid w:val="00E37754"/>
    <w:rsid w:val="00E378FC"/>
    <w:rsid w:val="00E43EAC"/>
    <w:rsid w:val="00EB09B7"/>
    <w:rsid w:val="00EE7D7C"/>
    <w:rsid w:val="00F259F9"/>
    <w:rsid w:val="00F25D98"/>
    <w:rsid w:val="00F300FB"/>
    <w:rsid w:val="00F66CB1"/>
    <w:rsid w:val="00F87D54"/>
    <w:rsid w:val="00F93D66"/>
    <w:rsid w:val="00FB6386"/>
    <w:rsid w:val="00FE6ACF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0F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3A419-B41A-44D9-9943-399EF37EF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1206</Words>
  <Characters>6682</Characters>
  <Application>Microsoft Office Word</Application>
  <DocSecurity>0</DocSecurity>
  <Lines>230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7</cp:revision>
  <cp:lastPrinted>1899-12-31T23:00:00Z</cp:lastPrinted>
  <dcterms:created xsi:type="dcterms:W3CDTF">2022-02-07T08:32:00Z</dcterms:created>
  <dcterms:modified xsi:type="dcterms:W3CDTF">2022-02-07T08:44:00Z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-</vt:lpwstr>
  </property>
  <property fmtid="{D5CDD505-2E9C-101B-9397-08002B2CF9AE}" pid="12" name="Version">
    <vt:lpwstr>17.4.1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(3)DD8gUqdzaa/2lxXkBfR859PLvlGgdYTI3V+NrazyPZ0RrWyIuVJ6d3wYc9edH5PMJGnAc+H0
EipvBj/HRI2HprO/EGANq+LqUgyeFCSmptohnfI9ahO+0/M6oDfBTq0Kb6Xb54vHB0clLzD0
jWDG1lIZx2X+Ouhzx2oUxs1VMdckiDoqmjrGoaxNZHHDRFphCmL0Vuz7PwPeuqwUudhodDl+
gbsS2jUVVpCmOoL2qB</vt:lpwstr>
  </property>
  <property fmtid="{D5CDD505-2E9C-101B-9397-08002B2CF9AE}" pid="22" name="_2015_ms_pID_7253431">
    <vt:lpwstr>uMNLBoPVu1QmZcbZwVeTB7oNJW4zULY6/cOIK+gmNYRI9OQguOUD+a
VVkoj0KogwiuyADuwqD6UgijmW7q8LMQJB6+09lJxQ9PftnAVHNdBOpkyjEGy3GZxJMelupI
AJoUnT26G+NyW4ogq4nsGsI8bgC8yBbe+ZWxQ3ag0PyjyQaQLPG3IM0NVEuSG7LGiDlGx1lq
18FeE+/oBfauPGKlFM5GNizzgVorPINC6B2b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1644205404</vt:lpwstr>
  </property>
</Properties>
</file>